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D1CAA" w14:textId="77777777" w:rsidR="00AA191A" w:rsidRDefault="00AA191A" w:rsidP="00AA19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MAREMAN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096170B1" w14:textId="77777777" w:rsidR="00AA191A" w:rsidRDefault="00AA191A" w:rsidP="00AA19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Torryngton</w:t>
      </w:r>
      <w:proofErr w:type="spellEnd"/>
      <w:r>
        <w:rPr>
          <w:rFonts w:cs="Times New Roman"/>
          <w:szCs w:val="24"/>
        </w:rPr>
        <w:t xml:space="preserve">, Devon.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.</w:t>
      </w:r>
    </w:p>
    <w:p w14:paraId="7A2CDBFD" w14:textId="77777777" w:rsidR="00AA191A" w:rsidRDefault="00AA191A" w:rsidP="00AA191A">
      <w:pPr>
        <w:pStyle w:val="NoSpacing"/>
        <w:rPr>
          <w:rFonts w:cs="Times New Roman"/>
          <w:szCs w:val="24"/>
        </w:rPr>
      </w:pPr>
    </w:p>
    <w:p w14:paraId="260060C3" w14:textId="77777777" w:rsidR="00AA191A" w:rsidRDefault="00AA191A" w:rsidP="00AA191A">
      <w:pPr>
        <w:pStyle w:val="NoSpacing"/>
        <w:rPr>
          <w:rFonts w:cs="Times New Roman"/>
          <w:szCs w:val="24"/>
        </w:rPr>
      </w:pPr>
    </w:p>
    <w:p w14:paraId="778CE962" w14:textId="77777777" w:rsidR="00AA191A" w:rsidRDefault="00AA191A" w:rsidP="00AA19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Kynhagh</w:t>
      </w:r>
      <w:proofErr w:type="spellEnd"/>
      <w:r>
        <w:rPr>
          <w:rFonts w:cs="Times New Roman"/>
          <w:szCs w:val="24"/>
        </w:rPr>
        <w:t>(q.v.) brought a plaint of trespass and assault against him</w:t>
      </w:r>
    </w:p>
    <w:p w14:paraId="73E25EEB" w14:textId="77777777" w:rsidR="00AA191A" w:rsidRDefault="00AA191A" w:rsidP="00AA19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William </w:t>
      </w:r>
      <w:proofErr w:type="spellStart"/>
      <w:r>
        <w:rPr>
          <w:rFonts w:cs="Times New Roman"/>
          <w:szCs w:val="24"/>
        </w:rPr>
        <w:t>Luppyngcote</w:t>
      </w:r>
      <w:proofErr w:type="spellEnd"/>
      <w:r>
        <w:rPr>
          <w:rFonts w:cs="Times New Roman"/>
          <w:szCs w:val="24"/>
        </w:rPr>
        <w:t>(q.v.).</w:t>
      </w:r>
    </w:p>
    <w:p w14:paraId="4E604333" w14:textId="77777777" w:rsidR="00AA191A" w:rsidRDefault="00AA191A" w:rsidP="00AA19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77B48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5DFECFAC" w14:textId="77777777" w:rsidR="00AA191A" w:rsidRDefault="00AA191A" w:rsidP="00AA191A">
      <w:pPr>
        <w:pStyle w:val="NoSpacing"/>
        <w:rPr>
          <w:rFonts w:cs="Times New Roman"/>
          <w:szCs w:val="24"/>
        </w:rPr>
      </w:pPr>
    </w:p>
    <w:p w14:paraId="1371D2A7" w14:textId="77777777" w:rsidR="00AA191A" w:rsidRDefault="00AA191A" w:rsidP="00AA191A">
      <w:pPr>
        <w:pStyle w:val="NoSpacing"/>
        <w:rPr>
          <w:rFonts w:cs="Times New Roman"/>
          <w:szCs w:val="24"/>
        </w:rPr>
      </w:pPr>
    </w:p>
    <w:p w14:paraId="10AB09FE" w14:textId="77777777" w:rsidR="00AA191A" w:rsidRDefault="00AA191A" w:rsidP="00AA19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2024</w:t>
      </w:r>
    </w:p>
    <w:p w14:paraId="19DA66D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B57CF" w14:textId="77777777" w:rsidR="00AA191A" w:rsidRDefault="00AA191A" w:rsidP="009139A6">
      <w:r>
        <w:separator/>
      </w:r>
    </w:p>
  </w:endnote>
  <w:endnote w:type="continuationSeparator" w:id="0">
    <w:p w14:paraId="535ED734" w14:textId="77777777" w:rsidR="00AA191A" w:rsidRDefault="00AA19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4ED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5E6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28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902C5" w14:textId="77777777" w:rsidR="00AA191A" w:rsidRDefault="00AA191A" w:rsidP="009139A6">
      <w:r>
        <w:separator/>
      </w:r>
    </w:p>
  </w:footnote>
  <w:footnote w:type="continuationSeparator" w:id="0">
    <w:p w14:paraId="2D72540C" w14:textId="77777777" w:rsidR="00AA191A" w:rsidRDefault="00AA19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042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647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5AA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1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A191A"/>
    <w:rsid w:val="00AE65F8"/>
    <w:rsid w:val="00BA00AB"/>
    <w:rsid w:val="00C71834"/>
    <w:rsid w:val="00CB4ED9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87C0E"/>
  <w15:chartTrackingRefBased/>
  <w15:docId w15:val="{8FE7812C-41C5-452A-9552-ABB280EE4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19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2024-06-04T19:06:00Z</dcterms:created>
  <dcterms:modified xsi:type="dcterms:W3CDTF">2024-06-04T19:08:00Z</dcterms:modified>
</cp:coreProperties>
</file>